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EF013" w14:textId="77777777" w:rsidR="007F2B11" w:rsidRDefault="007F2B11" w:rsidP="007F2B11">
      <w:r>
        <w:rPr>
          <w:u w:val="single"/>
        </w:rPr>
        <w:t>Margaret MILL</w:t>
      </w:r>
      <w:r>
        <w:t xml:space="preserve">   </w:t>
      </w:r>
      <w:proofErr w:type="gramStart"/>
      <w:r>
        <w:t xml:space="preserve">   (</w:t>
      </w:r>
      <w:proofErr w:type="gramEnd"/>
      <w:r>
        <w:t>fl.1480)</w:t>
      </w:r>
    </w:p>
    <w:p w14:paraId="168D0B48" w14:textId="77777777" w:rsidR="007F2B11" w:rsidRDefault="007F2B11" w:rsidP="007F2B11"/>
    <w:p w14:paraId="3BF695CF" w14:textId="77777777" w:rsidR="007F2B11" w:rsidRDefault="007F2B11" w:rsidP="007F2B11"/>
    <w:p w14:paraId="7DDDF911" w14:textId="77777777" w:rsidR="007F2B11" w:rsidRDefault="007F2B11" w:rsidP="007F2B11">
      <w:r>
        <w:t xml:space="preserve">1 = Henry </w:t>
      </w:r>
      <w:proofErr w:type="spellStart"/>
      <w:r>
        <w:t>Stanshaw</w:t>
      </w:r>
      <w:proofErr w:type="spellEnd"/>
      <w:r>
        <w:t>.    (H.P. pp.594-5)</w:t>
      </w:r>
    </w:p>
    <w:p w14:paraId="47A8FD55" w14:textId="77777777" w:rsidR="007F2B11" w:rsidRDefault="007F2B11" w:rsidP="007F2B11"/>
    <w:p w14:paraId="390B7EF8" w14:textId="77777777" w:rsidR="007F2B11" w:rsidRDefault="007F2B11" w:rsidP="007F2B11">
      <w:r>
        <w:t xml:space="preserve">2 = Hugh Mill of </w:t>
      </w:r>
      <w:proofErr w:type="spellStart"/>
      <w:r>
        <w:t>Harescombe</w:t>
      </w:r>
      <w:proofErr w:type="spellEnd"/>
      <w:r>
        <w:t xml:space="preserve">, Gloucestershire, and </w:t>
      </w:r>
      <w:smartTag w:uri="urn:schemas-microsoft-com:office:smarttags" w:element="place">
        <w:smartTag w:uri="urn:schemas-microsoft-com:office:smarttags" w:element="City">
          <w:r>
            <w:t>Bristol</w:t>
          </w:r>
        </w:smartTag>
      </w:smartTag>
      <w:r>
        <w:t xml:space="preserve">. </w:t>
      </w:r>
      <w:proofErr w:type="gramStart"/>
      <w:r>
        <w:t>Lawyer.(</w:t>
      </w:r>
      <w:proofErr w:type="gramEnd"/>
      <w:r>
        <w:t>ibid.)</w:t>
      </w:r>
    </w:p>
    <w:p w14:paraId="0912C8D0" w14:textId="77777777" w:rsidR="007F2B11" w:rsidRDefault="007F2B11" w:rsidP="007F2B11">
      <w:r>
        <w:t>Sons:   Edmund and Gawen.   (q.v.)</w:t>
      </w:r>
    </w:p>
    <w:p w14:paraId="30AE8970" w14:textId="77777777" w:rsidR="007F2B11" w:rsidRDefault="007F2B11" w:rsidP="007F2B11"/>
    <w:p w14:paraId="32DB582B" w14:textId="77777777" w:rsidR="007F2B11" w:rsidRDefault="007F2B11" w:rsidP="007F2B11"/>
    <w:p w14:paraId="23D2323B" w14:textId="77777777" w:rsidR="007F2B11" w:rsidRPr="00AC3D34" w:rsidRDefault="007F2B11" w:rsidP="007F2B11">
      <w:r>
        <w:t>17 August 2023</w:t>
      </w:r>
    </w:p>
    <w:p w14:paraId="32ADB46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71E31" w14:textId="77777777" w:rsidR="007F2B11" w:rsidRDefault="007F2B11" w:rsidP="009139A6">
      <w:r>
        <w:separator/>
      </w:r>
    </w:p>
  </w:endnote>
  <w:endnote w:type="continuationSeparator" w:id="0">
    <w:p w14:paraId="5D47E8C9" w14:textId="77777777" w:rsidR="007F2B11" w:rsidRDefault="007F2B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7D5F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A7C1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A4E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EEEF8" w14:textId="77777777" w:rsidR="007F2B11" w:rsidRDefault="007F2B11" w:rsidP="009139A6">
      <w:r>
        <w:separator/>
      </w:r>
    </w:p>
  </w:footnote>
  <w:footnote w:type="continuationSeparator" w:id="0">
    <w:p w14:paraId="489B11CE" w14:textId="77777777" w:rsidR="007F2B11" w:rsidRDefault="007F2B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EF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F08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E5F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B11"/>
    <w:rsid w:val="000666E0"/>
    <w:rsid w:val="002510B7"/>
    <w:rsid w:val="005C130B"/>
    <w:rsid w:val="007F2B11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252ECD9B"/>
  <w15:chartTrackingRefBased/>
  <w15:docId w15:val="{DD6C5F0F-462E-4364-A3FB-C3E4B4B8F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2B11"/>
    <w:pPr>
      <w:spacing w:after="0" w:line="240" w:lineRule="auto"/>
    </w:pPr>
    <w:rPr>
      <w:rFonts w:eastAsia="Times New Roman" w:cs="Times New Roman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2023-08-17T10:51:00Z</dcterms:created>
  <dcterms:modified xsi:type="dcterms:W3CDTF">2023-08-17T10:51:00Z</dcterms:modified>
</cp:coreProperties>
</file>